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31E8" w14:textId="77777777" w:rsidR="00EF09CB" w:rsidRPr="001E5691" w:rsidRDefault="00EF09CB" w:rsidP="00EF09C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Vegårshei kommune</w:t>
      </w:r>
    </w:p>
    <w:p w14:paraId="222E75D7" w14:textId="77777777" w:rsidR="00EF09CB" w:rsidRPr="001E5691" w:rsidRDefault="00EF09CB" w:rsidP="00EF09CB">
      <w:pPr>
        <w:rPr>
          <w:rFonts w:asciiTheme="minorHAnsi" w:hAnsiTheme="minorHAnsi" w:cstheme="minorHAnsi"/>
        </w:rPr>
      </w:pPr>
      <w:r w:rsidRPr="001E5691">
        <w:rPr>
          <w:rFonts w:asciiTheme="minorHAnsi" w:hAnsiTheme="minorHAnsi" w:cstheme="minorHAnsi"/>
        </w:rPr>
        <w:t>v/</w:t>
      </w:r>
      <w:r>
        <w:rPr>
          <w:rFonts w:asciiTheme="minorHAnsi" w:hAnsiTheme="minorHAnsi" w:cstheme="minorHAnsi"/>
        </w:rPr>
        <w:t>Jonas Leyre Amstrup</w:t>
      </w:r>
    </w:p>
    <w:p w14:paraId="6B6B6EE7" w14:textId="77777777" w:rsidR="00EF09CB" w:rsidRPr="00C94E81" w:rsidRDefault="00EF09CB" w:rsidP="00EF09CB">
      <w:pPr>
        <w:rPr>
          <w:rFonts w:asciiTheme="minorHAnsi" w:hAnsiTheme="minorHAnsi" w:cstheme="minorHAnsi"/>
        </w:rPr>
      </w:pPr>
    </w:p>
    <w:p w14:paraId="138A7DCB" w14:textId="77777777" w:rsidR="00EF09CB" w:rsidRPr="00A12691" w:rsidRDefault="00EF09CB" w:rsidP="00EF09CB">
      <w:pPr>
        <w:rPr>
          <w:rFonts w:asciiTheme="minorHAnsi" w:hAnsiTheme="minorHAnsi" w:cstheme="minorHAnsi"/>
        </w:rPr>
      </w:pP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  <w:t>[</w:t>
      </w:r>
      <w:r w:rsidRPr="00C94E81">
        <w:rPr>
          <w:rFonts w:asciiTheme="minorHAnsi" w:hAnsiTheme="minorHAnsi" w:cstheme="minorHAnsi"/>
          <w:highlight w:val="yellow"/>
        </w:rPr>
        <w:t>Sted</w:t>
      </w:r>
      <w:r w:rsidRPr="00C94E81">
        <w:rPr>
          <w:rFonts w:asciiTheme="minorHAnsi" w:hAnsiTheme="minorHAnsi" w:cstheme="minorHAnsi"/>
        </w:rPr>
        <w:t xml:space="preserve">, </w:t>
      </w:r>
      <w:r w:rsidRPr="00C94E81">
        <w:rPr>
          <w:rFonts w:asciiTheme="minorHAnsi" w:hAnsiTheme="minorHAnsi" w:cstheme="minorHAnsi"/>
          <w:highlight w:val="yellow"/>
        </w:rPr>
        <w:t>dd.mm.åååå</w:t>
      </w:r>
      <w:r w:rsidRPr="00C94E81">
        <w:rPr>
          <w:rFonts w:asciiTheme="minorHAnsi" w:hAnsiTheme="minorHAnsi" w:cstheme="minorHAnsi"/>
        </w:rPr>
        <w:t>]</w:t>
      </w:r>
    </w:p>
    <w:p w14:paraId="4308A18C" w14:textId="77777777" w:rsidR="00EF09CB" w:rsidRPr="00A12691" w:rsidRDefault="00EF09CB" w:rsidP="00EF09CB">
      <w:pPr>
        <w:rPr>
          <w:rFonts w:asciiTheme="minorHAnsi" w:hAnsiTheme="minorHAnsi" w:cstheme="minorHAnsi"/>
          <w:highlight w:val="yellow"/>
        </w:rPr>
      </w:pPr>
      <w:r w:rsidRPr="00A12691">
        <w:rPr>
          <w:rFonts w:asciiTheme="minorHAnsi" w:hAnsiTheme="minorHAnsi" w:cstheme="minorHAnsi"/>
          <w:highlight w:val="yellow"/>
        </w:rPr>
        <w:t>[Tilbyder]</w:t>
      </w:r>
    </w:p>
    <w:p w14:paraId="3D2A58AB" w14:textId="77777777" w:rsidR="00EF09CB" w:rsidRPr="00A12691" w:rsidRDefault="00EF09CB" w:rsidP="00EF09CB">
      <w:pPr>
        <w:rPr>
          <w:rFonts w:asciiTheme="minorHAnsi" w:hAnsiTheme="minorHAnsi" w:cstheme="minorHAnsi"/>
          <w:highlight w:val="yellow"/>
        </w:rPr>
      </w:pPr>
      <w:r w:rsidRPr="00A12691">
        <w:rPr>
          <w:rFonts w:asciiTheme="minorHAnsi" w:hAnsiTheme="minorHAnsi" w:cstheme="minorHAnsi"/>
          <w:highlight w:val="yellow"/>
        </w:rPr>
        <w:t>[Adresse]</w:t>
      </w:r>
    </w:p>
    <w:p w14:paraId="1C9865AD" w14:textId="77777777" w:rsidR="00EF09CB" w:rsidRPr="00A12691" w:rsidRDefault="00EF09CB" w:rsidP="00EF09CB">
      <w:pPr>
        <w:rPr>
          <w:rFonts w:asciiTheme="minorHAnsi" w:hAnsiTheme="minorHAnsi" w:cstheme="minorHAnsi"/>
        </w:rPr>
      </w:pPr>
      <w:r w:rsidRPr="00A12691">
        <w:rPr>
          <w:rFonts w:asciiTheme="minorHAnsi" w:hAnsiTheme="minorHAnsi" w:cstheme="minorHAnsi"/>
          <w:highlight w:val="yellow"/>
        </w:rPr>
        <w:t>[Postnr. og –sted</w:t>
      </w:r>
      <w:r w:rsidRPr="00A12691">
        <w:rPr>
          <w:rFonts w:asciiTheme="minorHAnsi" w:hAnsiTheme="minorHAnsi" w:cstheme="minorHAnsi"/>
        </w:rPr>
        <w:t>]</w:t>
      </w:r>
    </w:p>
    <w:p w14:paraId="1D815140" w14:textId="77777777" w:rsidR="00EF09CB" w:rsidRPr="00120C6C" w:rsidRDefault="00EF09CB" w:rsidP="00EF09CB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0516CEF5" w14:textId="77EBF812" w:rsidR="00EF09CB" w:rsidRPr="00120C6C" w:rsidRDefault="00EF09CB" w:rsidP="00EF09CB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leverer med dette tilbud i den kunngjorte konkurransen om</w:t>
      </w:r>
      <w:r>
        <w:rPr>
          <w:rFonts w:asciiTheme="minorHAnsi" w:hAnsiTheme="minorHAnsi"/>
        </w:rPr>
        <w:t xml:space="preserve"> håndverkertjenester – </w:t>
      </w:r>
      <w:r w:rsidR="00F04985">
        <w:rPr>
          <w:rFonts w:asciiTheme="minorHAnsi" w:hAnsiTheme="minorHAnsi"/>
        </w:rPr>
        <w:t>Elektriker</w:t>
      </w:r>
      <w:r>
        <w:rPr>
          <w:rFonts w:asciiTheme="minorHAnsi" w:hAnsiTheme="minorHAnsi"/>
        </w:rPr>
        <w:t xml:space="preserve">. </w:t>
      </w:r>
    </w:p>
    <w:p w14:paraId="570E4426" w14:textId="77777777" w:rsidR="00EF09CB" w:rsidRPr="00120C6C" w:rsidRDefault="00EF09CB" w:rsidP="00EF09CB">
      <w:pPr>
        <w:rPr>
          <w:rFonts w:asciiTheme="minorHAnsi" w:hAnsiTheme="minorHAnsi"/>
        </w:rPr>
      </w:pPr>
    </w:p>
    <w:p w14:paraId="59595A04" w14:textId="77777777" w:rsidR="00EF09CB" w:rsidRPr="00311E38" w:rsidRDefault="00EF09CB" w:rsidP="00EF09CB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7"/>
        <w:gridCol w:w="6293"/>
      </w:tblGrid>
      <w:tr w:rsidR="00EF09CB" w:rsidRPr="00120C6C" w14:paraId="0891A933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53DF4117" w14:textId="77777777" w:rsidR="00EF09CB" w:rsidRPr="00120C6C" w:rsidRDefault="00EF09CB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36D0EFF0" w14:textId="77777777" w:rsidR="00EF09CB" w:rsidRPr="00120C6C" w:rsidRDefault="00EF09CB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EF09CB" w:rsidRPr="00120C6C" w14:paraId="328185BB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5714C94A" w14:textId="77777777" w:rsidR="00EF09CB" w:rsidRPr="00120C6C" w:rsidRDefault="00EF09CB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537B0BD3" w14:textId="77777777" w:rsidR="00EF09CB" w:rsidRPr="00120C6C" w:rsidRDefault="00EF09CB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</w:t>
            </w:r>
            <w:r>
              <w:rPr>
                <w:rFonts w:asciiTheme="minorHAnsi" w:hAnsiTheme="minorHAnsi"/>
                <w:highlight w:val="yellow"/>
              </w:rPr>
              <w:t>ummer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  <w:tr w:rsidR="00EF09CB" w:rsidRPr="00120C6C" w14:paraId="4F8C8796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2DF415E0" w14:textId="77777777" w:rsidR="00EF09CB" w:rsidRPr="00120C6C" w:rsidRDefault="00EF09CB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07F7FC09" w14:textId="77777777" w:rsidR="00EF09CB" w:rsidRPr="00120C6C" w:rsidRDefault="00EF09CB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EF09CB" w:rsidRPr="00120C6C" w14:paraId="216AB0E6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5D3A66AC" w14:textId="77777777" w:rsidR="00EF09CB" w:rsidRPr="00120C6C" w:rsidRDefault="00EF09CB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</w:t>
            </w:r>
            <w:r>
              <w:rPr>
                <w:rFonts w:asciiTheme="minorHAnsi" w:hAnsiTheme="minorHAnsi"/>
                <w:b/>
              </w:rPr>
              <w:t>ummer</w:t>
            </w:r>
            <w:r w:rsidRPr="00120C6C">
              <w:rPr>
                <w:rFonts w:asciiTheme="minorHAnsi" w:hAnsiTheme="minorHAnsi"/>
                <w:b/>
              </w:rPr>
              <w:t xml:space="preserve"> og </w:t>
            </w:r>
            <w:r>
              <w:rPr>
                <w:rFonts w:asciiTheme="minorHAnsi" w:hAnsiTheme="minorHAnsi"/>
                <w:b/>
              </w:rPr>
              <w:t>-</w:t>
            </w:r>
            <w:r w:rsidRPr="00120C6C">
              <w:rPr>
                <w:rFonts w:asciiTheme="minorHAnsi" w:hAnsiTheme="minorHAnsi"/>
                <w:b/>
              </w:rPr>
              <w:t>sted</w:t>
            </w:r>
          </w:p>
        </w:tc>
        <w:tc>
          <w:tcPr>
            <w:tcW w:w="6415" w:type="dxa"/>
          </w:tcPr>
          <w:p w14:paraId="2481C4E1" w14:textId="77777777" w:rsidR="00EF09CB" w:rsidRPr="00120C6C" w:rsidRDefault="00EF09CB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postnummer og </w:t>
            </w:r>
            <w:r>
              <w:rPr>
                <w:rFonts w:asciiTheme="minorHAnsi" w:hAnsiTheme="minorHAnsi"/>
                <w:highlight w:val="yellow"/>
              </w:rPr>
              <w:t>-</w:t>
            </w:r>
            <w:r w:rsidRPr="00120C6C">
              <w:rPr>
                <w:rFonts w:asciiTheme="minorHAnsi" w:hAnsiTheme="minorHAnsi"/>
                <w:highlight w:val="yellow"/>
              </w:rPr>
              <w:t>sted]</w:t>
            </w:r>
          </w:p>
        </w:tc>
      </w:tr>
      <w:tr w:rsidR="00EF09CB" w:rsidRPr="00120C6C" w14:paraId="22543F88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15113422" w14:textId="77777777" w:rsidR="00EF09CB" w:rsidRPr="00120C6C" w:rsidRDefault="00EF09CB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5009C841" w14:textId="77777777" w:rsidR="00EF09CB" w:rsidRPr="00120C6C" w:rsidRDefault="00EF09CB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EF09CB" w:rsidRPr="00120C6C" w14:paraId="134D6912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1515F6B0" w14:textId="77777777" w:rsidR="00EF09CB" w:rsidRPr="00120C6C" w:rsidRDefault="00EF09CB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06A56CD9" w14:textId="77777777" w:rsidR="00EF09CB" w:rsidRPr="00120C6C" w:rsidRDefault="00EF09CB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EF09CB" w:rsidRPr="00120C6C" w14:paraId="5BF43ABA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1BC49FC6" w14:textId="77777777" w:rsidR="00EF09CB" w:rsidRPr="00120C6C" w:rsidRDefault="00EF09CB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6132264D" w14:textId="77777777" w:rsidR="00EF09CB" w:rsidRPr="00120C6C" w:rsidRDefault="00EF09CB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437DDAD8" w14:textId="57D4CF1B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 xml:space="preserve"> Det bekreftes at tilbudet som minimum inneholder de elementer listet opp i konkurransereglene punkt </w:t>
      </w:r>
      <w:r w:rsidR="001C1DBC">
        <w:rPr>
          <w:rFonts w:asciiTheme="minorHAnsi" w:hAnsiTheme="minorHAnsi"/>
        </w:rPr>
        <w:t>7</w:t>
      </w:r>
      <w:r>
        <w:rPr>
          <w:rFonts w:asciiTheme="minorHAnsi" w:hAnsiTheme="minorHAnsi"/>
        </w:rPr>
        <w:t>.2.2</w:t>
      </w:r>
      <w:r w:rsidRPr="0034484A">
        <w:rPr>
          <w:rFonts w:asciiTheme="minorHAnsi" w:hAnsiTheme="minorHAnsi"/>
        </w:rPr>
        <w:t>. </w:t>
      </w:r>
    </w:p>
    <w:p w14:paraId="4E41722D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3FC5FCCB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Det bekreftes at tilbudet vedstås frem til vedståelsesfristens utløp som oppgitt i konkurransegrunnlaget, ev. frem til kontraktsignering dersom det skjer før.  </w:t>
      </w:r>
    </w:p>
    <w:p w14:paraId="297FC66C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25EBEC6F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Eventuelle avvik fra anskaffelsesdokumentene (sett kryss):</w:t>
      </w:r>
      <w:r w:rsidRPr="0034484A">
        <w:rPr>
          <w:rFonts w:asciiTheme="minorHAnsi" w:hAnsiTheme="minorHAnsi"/>
        </w:rPr>
        <w:t> </w:t>
      </w:r>
      <w:r w:rsidRPr="0034484A">
        <w:rPr>
          <w:rFonts w:asciiTheme="minorHAnsi" w:hAnsiTheme="minorHAnsi"/>
        </w:rPr>
        <w:br/>
        <w:t> </w:t>
      </w:r>
    </w:p>
    <w:p w14:paraId="66DA37F0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 xml:space="preserve">​ Tilbudet inneholder </w:t>
      </w:r>
      <w:r w:rsidRPr="0034484A">
        <w:rPr>
          <w:rFonts w:asciiTheme="minorHAnsi" w:hAnsiTheme="minorHAnsi"/>
          <w:u w:val="single"/>
        </w:rPr>
        <w:t>ingen</w:t>
      </w:r>
      <w:r w:rsidRPr="0034484A">
        <w:rPr>
          <w:rFonts w:asciiTheme="minorHAnsi" w:hAnsiTheme="minorHAnsi"/>
        </w:rPr>
        <w:t xml:space="preserve"> avvik fra anskaffelsesdokumentene. </w:t>
      </w:r>
    </w:p>
    <w:p w14:paraId="5CA0D551" w14:textId="77777777" w:rsidR="00EF09CB" w:rsidRPr="004D2F65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Tilbudet inneholder avvik fra anskaffelsesdokumentene. Hvert enkelt avvik er opplistet og redegjort for i Vedlegg 3 – Tilbyders avvik.   </w:t>
      </w:r>
    </w:p>
    <w:p w14:paraId="21246A2E" w14:textId="77777777" w:rsidR="00EF09CB" w:rsidRDefault="00EF09CB" w:rsidP="00EF09CB">
      <w:pPr>
        <w:rPr>
          <w:rFonts w:asciiTheme="minorHAnsi" w:hAnsiTheme="minorHAnsi"/>
          <w:b/>
          <w:bCs/>
        </w:rPr>
      </w:pPr>
    </w:p>
    <w:p w14:paraId="0D0A33D1" w14:textId="77777777" w:rsidR="00EF09CB" w:rsidRPr="0034484A" w:rsidRDefault="00EF09CB" w:rsidP="00EF09CB">
      <w:pPr>
        <w:rPr>
          <w:rFonts w:asciiTheme="minorHAnsi" w:hAnsiTheme="minorHAnsi"/>
          <w:b/>
          <w:bCs/>
        </w:rPr>
      </w:pPr>
      <w:r w:rsidRPr="0034484A">
        <w:rPr>
          <w:rFonts w:asciiTheme="minorHAnsi" w:hAnsiTheme="minorHAnsi"/>
          <w:b/>
          <w:bCs/>
        </w:rPr>
        <w:t>Opplysninger til bruk ved en eventuell kontraktsignering: </w:t>
      </w:r>
    </w:p>
    <w:p w14:paraId="5B7288E1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signeringsfullmektig: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EF09CB" w:rsidRPr="0034484A" w14:paraId="0EFCB816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3FA032B" w14:textId="77777777" w:rsidR="00EF09CB" w:rsidRPr="0034484A" w:rsidRDefault="00EF09CB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863E2" w14:textId="77777777" w:rsidR="00EF09CB" w:rsidRPr="0034484A" w:rsidRDefault="00EF09CB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EF09CB" w:rsidRPr="0034484A" w14:paraId="18CA270C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02ED573" w14:textId="77777777" w:rsidR="00EF09CB" w:rsidRPr="0034484A" w:rsidRDefault="00EF09CB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F4BC1" w14:textId="77777777" w:rsidR="00EF09CB" w:rsidRPr="0034484A" w:rsidRDefault="00EF09CB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EF09CB" w:rsidRPr="0034484A" w14:paraId="64495467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E48BB9F" w14:textId="77777777" w:rsidR="00EF09CB" w:rsidRPr="0034484A" w:rsidRDefault="00EF09CB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28871" w14:textId="77777777" w:rsidR="00EF09CB" w:rsidRPr="0034484A" w:rsidRDefault="00EF09CB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EF09CB" w:rsidRPr="0034484A" w14:paraId="1105D03E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C37EF32" w14:textId="77777777" w:rsidR="00EF09CB" w:rsidRPr="0034484A" w:rsidRDefault="00EF09CB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05411" w14:textId="77777777" w:rsidR="00EF09CB" w:rsidRPr="0034484A" w:rsidRDefault="00EF09CB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2712999D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F9BF3A1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kontaktpersonen for daglig drift av avtalen: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EF09CB" w:rsidRPr="0034484A" w14:paraId="40FEA2F8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CDE27ED" w14:textId="77777777" w:rsidR="00EF09CB" w:rsidRPr="0034484A" w:rsidRDefault="00EF09CB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E9108" w14:textId="77777777" w:rsidR="00EF09CB" w:rsidRPr="0034484A" w:rsidRDefault="00EF09CB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EF09CB" w:rsidRPr="0034484A" w14:paraId="3E11D6B1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3BECD61" w14:textId="77777777" w:rsidR="00EF09CB" w:rsidRPr="0034484A" w:rsidRDefault="00EF09CB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9A814" w14:textId="77777777" w:rsidR="00EF09CB" w:rsidRPr="0034484A" w:rsidRDefault="00EF09CB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EF09CB" w:rsidRPr="0034484A" w14:paraId="07352CF2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D660C75" w14:textId="77777777" w:rsidR="00EF09CB" w:rsidRPr="0034484A" w:rsidRDefault="00EF09CB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8BB45" w14:textId="77777777" w:rsidR="00EF09CB" w:rsidRPr="0034484A" w:rsidRDefault="00EF09CB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EF09CB" w:rsidRPr="0034484A" w14:paraId="653A9E69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E0A0274" w14:textId="77777777" w:rsidR="00EF09CB" w:rsidRPr="0034484A" w:rsidRDefault="00EF09CB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CDB02" w14:textId="77777777" w:rsidR="00EF09CB" w:rsidRPr="0034484A" w:rsidRDefault="00EF09CB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14DC1550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5A2A63F8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Med vennlig hilsen </w:t>
      </w:r>
    </w:p>
    <w:p w14:paraId="274A0CFE" w14:textId="77777777" w:rsidR="00EF09CB" w:rsidRPr="0034484A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5EE13554" w14:textId="77777777" w:rsidR="00EF09CB" w:rsidRPr="00120C6C" w:rsidRDefault="00EF09CB" w:rsidP="00EF09C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_____________________________________ </w:t>
      </w:r>
    </w:p>
    <w:p w14:paraId="00C7B52E" w14:textId="77777777" w:rsidR="00EF09CB" w:rsidRPr="00120C6C" w:rsidRDefault="00EF09CB" w:rsidP="00EF09CB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087E5B23" w14:textId="77777777" w:rsidR="00EF09CB" w:rsidRDefault="00EF09CB" w:rsidP="00EF09CB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727B14BF" w14:textId="77777777" w:rsidR="00EF09CB" w:rsidRPr="00C518FD" w:rsidRDefault="00EF09CB" w:rsidP="00EF09CB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sectPr w:rsidR="00EF09CB" w:rsidRPr="00C518FD" w:rsidSect="003628D1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DB20D" w14:textId="77777777" w:rsidR="003667F7" w:rsidRDefault="003667F7" w:rsidP="00D7129D">
      <w:r>
        <w:separator/>
      </w:r>
    </w:p>
  </w:endnote>
  <w:endnote w:type="continuationSeparator" w:id="0">
    <w:p w14:paraId="64643045" w14:textId="77777777" w:rsidR="003667F7" w:rsidRDefault="003667F7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2ED3" w14:textId="77777777" w:rsidR="00A12691" w:rsidRPr="00A12691" w:rsidRDefault="00A12691" w:rsidP="00A12691">
    <w:pPr>
      <w:widowControl w:val="0"/>
      <w:pBdr>
        <w:top w:val="single" w:sz="4" w:space="1" w:color="auto"/>
      </w:pBdr>
      <w:tabs>
        <w:tab w:val="center" w:pos="4320"/>
        <w:tab w:val="left" w:pos="6287"/>
        <w:tab w:val="right" w:pos="8640"/>
      </w:tabs>
      <w:spacing w:line="264" w:lineRule="auto"/>
      <w:jc w:val="right"/>
      <w:rPr>
        <w:rFonts w:asciiTheme="minorHAnsi" w:hAnsiTheme="minorHAnsi" w:cs="Arial"/>
        <w:i/>
        <w:sz w:val="16"/>
        <w:szCs w:val="18"/>
        <w:lang w:eastAsia="en-US"/>
      </w:rPr>
    </w:pPr>
    <w:r w:rsidRPr="00A12691">
      <w:rPr>
        <w:rFonts w:asciiTheme="minorHAnsi" w:hAnsiTheme="minorHAnsi" w:cs="Arial"/>
        <w:i/>
        <w:sz w:val="16"/>
        <w:szCs w:val="18"/>
        <w:lang w:eastAsia="en-US"/>
      </w:rPr>
      <w:t xml:space="preserve">Side 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begin"/>
    </w:r>
    <w:r w:rsidRPr="00A12691">
      <w:rPr>
        <w:rFonts w:asciiTheme="minorHAnsi" w:hAnsiTheme="minorHAnsi" w:cs="Arial"/>
        <w:i/>
        <w:sz w:val="16"/>
        <w:szCs w:val="18"/>
        <w:lang w:eastAsia="en-US"/>
      </w:rPr>
      <w:instrText xml:space="preserve"> PAGE </w:instrTex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separate"/>
    </w:r>
    <w:r w:rsidRPr="00A12691">
      <w:rPr>
        <w:rFonts w:asciiTheme="minorHAnsi" w:hAnsiTheme="minorHAnsi" w:cs="Arial"/>
        <w:i/>
        <w:sz w:val="16"/>
        <w:szCs w:val="18"/>
        <w:lang w:eastAsia="en-US"/>
      </w:rPr>
      <w:t>2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end"/>
    </w:r>
    <w:r w:rsidRPr="00A12691">
      <w:rPr>
        <w:rFonts w:asciiTheme="minorHAnsi" w:hAnsiTheme="minorHAnsi" w:cs="Arial"/>
        <w:i/>
        <w:sz w:val="16"/>
        <w:szCs w:val="18"/>
        <w:lang w:eastAsia="en-US"/>
      </w:rPr>
      <w:t xml:space="preserve"> av 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begin"/>
    </w:r>
    <w:r w:rsidRPr="00A12691">
      <w:rPr>
        <w:rFonts w:asciiTheme="minorHAnsi" w:hAnsiTheme="minorHAnsi" w:cs="Arial"/>
        <w:i/>
        <w:sz w:val="16"/>
        <w:szCs w:val="18"/>
        <w:lang w:eastAsia="en-US"/>
      </w:rPr>
      <w:instrText xml:space="preserve"> NUMPAGES </w:instrTex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separate"/>
    </w:r>
    <w:r w:rsidRPr="00A12691">
      <w:rPr>
        <w:rFonts w:asciiTheme="minorHAnsi" w:hAnsiTheme="minorHAnsi" w:cs="Arial"/>
        <w:i/>
        <w:sz w:val="16"/>
        <w:szCs w:val="18"/>
        <w:lang w:eastAsia="en-US"/>
      </w:rPr>
      <w:t>18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end"/>
    </w:r>
  </w:p>
  <w:p w14:paraId="27AE5E33" w14:textId="77777777" w:rsidR="00A12691" w:rsidRDefault="00A1269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8F29D" w14:textId="77777777" w:rsidR="003667F7" w:rsidRDefault="003667F7" w:rsidP="00D7129D">
      <w:r>
        <w:separator/>
      </w:r>
    </w:p>
  </w:footnote>
  <w:footnote w:type="continuationSeparator" w:id="0">
    <w:p w14:paraId="7F85450B" w14:textId="77777777" w:rsidR="003667F7" w:rsidRDefault="003667F7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FC577" w14:textId="7D7E3C25" w:rsidR="00745E55" w:rsidRPr="00745E55" w:rsidRDefault="00E01E9D">
    <w:pPr>
      <w:pStyle w:val="Topptekst"/>
      <w:rPr>
        <w:sz w:val="14"/>
        <w:szCs w:val="18"/>
      </w:rPr>
    </w:pPr>
    <w:r w:rsidRPr="00745E55">
      <w:rPr>
        <w:rFonts w:asciiTheme="minorHAnsi" w:hAnsiTheme="minorHAnsi" w:cstheme="minorHAnsi"/>
        <w:sz w:val="24"/>
      </w:rPr>
      <w:t>Vedlegg 1 – Tilbudsbrev</w:t>
    </w:r>
    <w:r w:rsidR="00280F1B">
      <w:rPr>
        <w:rFonts w:asciiTheme="minorHAnsi" w:hAnsiTheme="minorHAnsi" w:cstheme="minorHAnsi"/>
        <w:sz w:val="24"/>
      </w:rPr>
      <w:t xml:space="preserve"> Elektriker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1123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3C12"/>
    <w:rsid w:val="00054A69"/>
    <w:rsid w:val="00055B93"/>
    <w:rsid w:val="00056512"/>
    <w:rsid w:val="00056D8D"/>
    <w:rsid w:val="00057B23"/>
    <w:rsid w:val="00060AB4"/>
    <w:rsid w:val="00063704"/>
    <w:rsid w:val="000642F6"/>
    <w:rsid w:val="00065D9D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447"/>
    <w:rsid w:val="000D4A2E"/>
    <w:rsid w:val="000D51B5"/>
    <w:rsid w:val="000D52C4"/>
    <w:rsid w:val="000E0860"/>
    <w:rsid w:val="000E1B0C"/>
    <w:rsid w:val="000E2705"/>
    <w:rsid w:val="000E2C3E"/>
    <w:rsid w:val="000E32ED"/>
    <w:rsid w:val="000E3C07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53AD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1DBC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691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2D6A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07E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0F1B"/>
    <w:rsid w:val="002823D0"/>
    <w:rsid w:val="002825D2"/>
    <w:rsid w:val="0028355C"/>
    <w:rsid w:val="00283F73"/>
    <w:rsid w:val="002848D4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C09"/>
    <w:rsid w:val="00293D98"/>
    <w:rsid w:val="00294AB4"/>
    <w:rsid w:val="00294E38"/>
    <w:rsid w:val="002958F7"/>
    <w:rsid w:val="00295A70"/>
    <w:rsid w:val="002A0735"/>
    <w:rsid w:val="002A0EDC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256C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5F5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7F7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456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42DE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03C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4B9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8FB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87318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4FFA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07E24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0D82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5B6B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1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6667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5E55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2E2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ABA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1EE6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1E45"/>
    <w:rsid w:val="00812785"/>
    <w:rsid w:val="00812BCF"/>
    <w:rsid w:val="00812CCB"/>
    <w:rsid w:val="00812F0C"/>
    <w:rsid w:val="0081335A"/>
    <w:rsid w:val="008136AE"/>
    <w:rsid w:val="00814A75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0A15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3B7"/>
    <w:rsid w:val="00882565"/>
    <w:rsid w:val="00882665"/>
    <w:rsid w:val="00882783"/>
    <w:rsid w:val="00883170"/>
    <w:rsid w:val="008840E8"/>
    <w:rsid w:val="008845A6"/>
    <w:rsid w:val="00884C47"/>
    <w:rsid w:val="00885D09"/>
    <w:rsid w:val="0088695B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1D56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691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521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5AE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48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0B3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4522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13DF"/>
    <w:rsid w:val="00B726DD"/>
    <w:rsid w:val="00B72A90"/>
    <w:rsid w:val="00B73385"/>
    <w:rsid w:val="00B741C5"/>
    <w:rsid w:val="00B74366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097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5E2F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536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4E81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76DF"/>
    <w:rsid w:val="00CB7D90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6EA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C3A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19EF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4E58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09CB"/>
    <w:rsid w:val="00EF131E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4985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43C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235F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E56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E569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Tilbudsbrev.dotx</Template>
  <TotalTime>3</TotalTime>
  <Pages>1</Pages>
  <Words>298</Words>
  <Characters>1585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Eek-Larsen</dc:creator>
  <cp:lastModifiedBy>Jon Fredrik Skjerve</cp:lastModifiedBy>
  <cp:revision>9</cp:revision>
  <dcterms:created xsi:type="dcterms:W3CDTF">2026-02-04T09:04:00Z</dcterms:created>
  <dcterms:modified xsi:type="dcterms:W3CDTF">2026-04-22T08:57:00Z</dcterms:modified>
</cp:coreProperties>
</file>